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ADF" w:rsidRDefault="006B6ADF" w:rsidP="006B6A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BAYNTON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B6ADF" w:rsidRDefault="006B6ADF" w:rsidP="006B6A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Dartford, Kent. Inn holder.</w:t>
      </w:r>
    </w:p>
    <w:p w:rsidR="006B6ADF" w:rsidRDefault="006B6ADF" w:rsidP="006B6ADF">
      <w:pPr>
        <w:rPr>
          <w:rFonts w:ascii="Times New Roman" w:hAnsi="Times New Roman" w:cs="Times New Roman"/>
        </w:rPr>
      </w:pPr>
    </w:p>
    <w:p w:rsidR="006B6ADF" w:rsidRDefault="006B6ADF" w:rsidP="006B6ADF">
      <w:pPr>
        <w:rPr>
          <w:rFonts w:ascii="Times New Roman" w:hAnsi="Times New Roman" w:cs="Times New Roman"/>
        </w:rPr>
      </w:pPr>
    </w:p>
    <w:p w:rsidR="006B6ADF" w:rsidRDefault="006B6ADF" w:rsidP="006B6A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William Haute(q.v.) brought a plaint of debt against him, Robert </w:t>
      </w:r>
      <w:proofErr w:type="spellStart"/>
      <w:r>
        <w:rPr>
          <w:rFonts w:ascii="Times New Roman" w:hAnsi="Times New Roman" w:cs="Times New Roman"/>
        </w:rPr>
        <w:t>Kyng</w:t>
      </w:r>
      <w:proofErr w:type="spellEnd"/>
    </w:p>
    <w:p w:rsidR="006B6ADF" w:rsidRDefault="006B6ADF" w:rsidP="006B6A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Woolwich(q.v.) and John Short of Dartford(q.v.).</w:t>
      </w:r>
    </w:p>
    <w:p w:rsidR="006B6ADF" w:rsidRDefault="006B6ADF" w:rsidP="006B6A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6B6ADF" w:rsidRDefault="006B6ADF" w:rsidP="006B6ADF">
      <w:pPr>
        <w:rPr>
          <w:rFonts w:ascii="Times New Roman" w:hAnsi="Times New Roman" w:cs="Times New Roman"/>
        </w:rPr>
      </w:pPr>
    </w:p>
    <w:p w:rsidR="006B6ADF" w:rsidRDefault="006B6ADF" w:rsidP="006B6ADF">
      <w:pPr>
        <w:rPr>
          <w:rFonts w:ascii="Times New Roman" w:hAnsi="Times New Roman" w:cs="Times New Roman"/>
        </w:rPr>
      </w:pPr>
    </w:p>
    <w:p w:rsidR="006B6ADF" w:rsidRDefault="006B6ADF" w:rsidP="006B6A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January 2018</w:t>
      </w:r>
    </w:p>
    <w:p w:rsidR="006B2F86" w:rsidRPr="00E71FC3" w:rsidRDefault="006B6A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6ADF" w:rsidRDefault="006B6ADF" w:rsidP="00E71FC3">
      <w:r>
        <w:separator/>
      </w:r>
    </w:p>
  </w:endnote>
  <w:endnote w:type="continuationSeparator" w:id="0">
    <w:p w:rsidR="006B6ADF" w:rsidRDefault="006B6A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6ADF" w:rsidRDefault="006B6ADF" w:rsidP="00E71FC3">
      <w:r>
        <w:separator/>
      </w:r>
    </w:p>
  </w:footnote>
  <w:footnote w:type="continuationSeparator" w:id="0">
    <w:p w:rsidR="006B6ADF" w:rsidRDefault="006B6A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ADF"/>
    <w:rsid w:val="001A7C09"/>
    <w:rsid w:val="00577BD5"/>
    <w:rsid w:val="00656CBA"/>
    <w:rsid w:val="006A1F77"/>
    <w:rsid w:val="006B6AD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DDA0D-F090-4201-AB11-1BFC83E3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6A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2018-01-14T20:05:00Z</dcterms:created>
  <dcterms:modified xsi:type="dcterms:W3CDTF">2018-01-14T20:10:00Z</dcterms:modified>
</cp:coreProperties>
</file>